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1F96C9E7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Meeting </w:t>
      </w:r>
      <w:r w:rsidR="00D91888">
        <w:rPr>
          <w:rFonts w:cs="Arial"/>
          <w:b/>
          <w:sz w:val="24"/>
          <w:szCs w:val="24"/>
        </w:rPr>
        <w:t>#96-e</w:t>
      </w:r>
      <w:r>
        <w:rPr>
          <w:b/>
          <w:i/>
          <w:sz w:val="28"/>
        </w:rPr>
        <w:tab/>
        <w:t>R5-22</w:t>
      </w:r>
      <w:r w:rsidR="00257F64">
        <w:rPr>
          <w:b/>
          <w:i/>
          <w:sz w:val="28"/>
        </w:rPr>
        <w:t>4148</w:t>
      </w:r>
    </w:p>
    <w:p w14:paraId="4EFCF9D9" w14:textId="5F0A2F5C" w:rsidR="00D91888" w:rsidRDefault="00347A5F" w:rsidP="00D9188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188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D91888">
        <w:rPr>
          <w:b/>
          <w:noProof/>
          <w:sz w:val="24"/>
        </w:rPr>
        <w:t xml:space="preserve">, </w:t>
      </w:r>
      <w:r w:rsidR="00D91888">
        <w:rPr>
          <w:b/>
          <w:bCs/>
          <w:sz w:val="24"/>
          <w:szCs w:val="24"/>
        </w:rPr>
        <w:t>15 – 26 Aug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2BADFCA4" w:rsidR="00E61721" w:rsidRDefault="00855FB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A009E" w:rsidRPr="002A009E">
              <w:t>PC3 FR1 NR-DC DC_n48A_70A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8B73B7E" w:rsidR="00E61721" w:rsidRDefault="00347A5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918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01D7A867" w:rsidR="00E61721" w:rsidRDefault="00D91888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57F64">
              <w:rPr>
                <w:noProof/>
              </w:rPr>
              <w:t>8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B82691">
              <w:rPr>
                <w:noProof/>
              </w:rPr>
              <w:t>26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F4A7F17" w:rsidR="00E61721" w:rsidRDefault="00D918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67FA82F9" w:rsidR="00E61721" w:rsidRDefault="00D918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F92DA" w14:textId="68265995" w:rsidR="00D91888" w:rsidRDefault="002A009E" w:rsidP="00D91888">
            <w:pPr>
              <w:pStyle w:val="CRCoverPage"/>
              <w:spacing w:after="0"/>
            </w:pPr>
            <w:r w:rsidRPr="002A009E">
              <w:t>NR-DC DC_n48A_70A</w:t>
            </w:r>
          </w:p>
          <w:p w14:paraId="7B7060F6" w14:textId="77777777" w:rsidR="00E61721" w:rsidRDefault="00E61721" w:rsidP="002A009E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5EF299" w14:textId="77777777" w:rsidR="00E61721" w:rsidRDefault="00E61721">
      <w:pPr>
        <w:pStyle w:val="CRCoverPage"/>
        <w:rPr>
          <w:lang w:val="en-US"/>
        </w:rPr>
      </w:pPr>
    </w:p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51C6D" w14:textId="77777777" w:rsidR="00347A5F" w:rsidRDefault="00347A5F">
      <w:pPr>
        <w:spacing w:after="0"/>
      </w:pPr>
      <w:r>
        <w:separator/>
      </w:r>
    </w:p>
  </w:endnote>
  <w:endnote w:type="continuationSeparator" w:id="0">
    <w:p w14:paraId="61F42090" w14:textId="77777777" w:rsidR="00347A5F" w:rsidRDefault="00347A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D5E38" w14:textId="77777777" w:rsidR="00347A5F" w:rsidRDefault="00347A5F">
      <w:pPr>
        <w:spacing w:after="0"/>
      </w:pPr>
      <w:r>
        <w:separator/>
      </w:r>
    </w:p>
  </w:footnote>
  <w:footnote w:type="continuationSeparator" w:id="0">
    <w:p w14:paraId="34240FA4" w14:textId="77777777" w:rsidR="00347A5F" w:rsidRDefault="00347A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3684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272BB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57F64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09E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47A5F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269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7E4"/>
    <w:rsid w:val="00BD13AE"/>
    <w:rsid w:val="00BD153C"/>
    <w:rsid w:val="00BE1E62"/>
    <w:rsid w:val="00BF06EC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1888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289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1DD9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74</Words>
  <Characters>606</Characters>
  <Application>Microsoft Office Word</Application>
  <DocSecurity>0</DocSecurity>
  <Lines>5</Lines>
  <Paragraphs>1</Paragraphs>
  <ScaleCrop>false</ScaleCrop>
  <Company>ETSI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 Tuomo Säynäjäkangas</cp:lastModifiedBy>
  <cp:revision>2</cp:revision>
  <cp:lastPrinted>2020-02-05T15:54:00Z</cp:lastPrinted>
  <dcterms:created xsi:type="dcterms:W3CDTF">2022-08-25T11:28:00Z</dcterms:created>
  <dcterms:modified xsi:type="dcterms:W3CDTF">2022-08-25T11:28:00Z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